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26-162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Museum für Naturkunde - Westf. Landesmuseum mit Planetarium, MS; Forum Naturwissenschaften; Dachdichtungsarbeiten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Dachabdichtungsarbeiten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